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0E" w:rsidRPr="00462FF0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427BF0">
        <w:rPr>
          <w:rFonts w:asciiTheme="majorHAnsi" w:hAnsiTheme="majorHAnsi" w:cstheme="majorHAnsi"/>
          <w:u w:val="single"/>
        </w:rPr>
        <w:t>Lesson 5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BC0F79C" wp14:editId="34E828C4">
            <wp:extent cx="4619625" cy="2562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A35B2E" wp14:editId="0B6A2E83">
            <wp:extent cx="3990975" cy="695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1EA6BA2" wp14:editId="78C7C9D9">
            <wp:extent cx="1609725" cy="7048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</w:p>
    <w:p w:rsidR="00FC149B" w:rsidRDefault="00FC149B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FC149B" w:rsidRDefault="00FD6558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4381160</wp:posOffset>
                </wp:positionH>
                <wp:positionV relativeFrom="paragraph">
                  <wp:posOffset>630024</wp:posOffset>
                </wp:positionV>
                <wp:extent cx="574158" cy="882502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58" cy="8825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D6558" w:rsidRDefault="00FD655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1F6915" wp14:editId="4E0F1781">
                                  <wp:extent cx="320722" cy="303842"/>
                                  <wp:effectExtent l="0" t="0" r="3175" b="127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5844" cy="318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6558" w:rsidRDefault="00FD655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1F6915" wp14:editId="4E0F1781">
                                  <wp:extent cx="320722" cy="303842"/>
                                  <wp:effectExtent l="0" t="0" r="3175" b="127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5844" cy="318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344.95pt;margin-top:49.6pt;width:45.2pt;height:6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" fillcolor="white [3201]" stroked="f" strokeweight=".5pt">
                <v:textbox>
                  <w:txbxContent>
                    <w:p w:rsidR="00FD6558" w:rsidRDefault="00FD6558">
                      <w:r>
                        <w:rPr>
                          <w:noProof/>
                        </w:rPr>
                        <w:drawing>
                          <wp:inline distT="0" distB="0" distL="0" distR="0" wp14:anchorId="161F6915" wp14:editId="4E0F1781">
                            <wp:extent cx="320722" cy="303842"/>
                            <wp:effectExtent l="0" t="0" r="3175" b="127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5844" cy="318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6558" w:rsidRDefault="00FD6558">
                      <w:r>
                        <w:rPr>
                          <w:noProof/>
                        </w:rPr>
                        <w:drawing>
                          <wp:inline distT="0" distB="0" distL="0" distR="0" wp14:anchorId="161F6915" wp14:editId="4E0F1781">
                            <wp:extent cx="320722" cy="303842"/>
                            <wp:effectExtent l="0" t="0" r="3175" b="127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5844" cy="318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C149B">
        <w:rPr>
          <w:noProof/>
        </w:rPr>
        <w:drawing>
          <wp:inline distT="0" distB="0" distL="0" distR="0" wp14:anchorId="17C2FE9C" wp14:editId="67005CE8">
            <wp:extent cx="1807535" cy="48398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5772" cy="48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FC149B" w:rsidTr="009E697D">
        <w:tc>
          <w:tcPr>
            <w:tcW w:w="2972" w:type="dxa"/>
            <w:shd w:val="clear" w:color="auto" w:fill="FFE599" w:themeFill="accent4" w:themeFillTint="66"/>
          </w:tcPr>
          <w:p w:rsidR="00FC149B" w:rsidRPr="000C1F71" w:rsidRDefault="00FC149B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FC149B" w:rsidRPr="000C1F71" w:rsidRDefault="00FC149B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FC149B" w:rsidTr="009E697D">
        <w:tc>
          <w:tcPr>
            <w:tcW w:w="2972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33B31B9" wp14:editId="40EF84C3">
                  <wp:extent cx="320722" cy="338876"/>
                  <wp:effectExtent l="0" t="0" r="3175" b="444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49B" w:rsidTr="009E697D">
        <w:tc>
          <w:tcPr>
            <w:tcW w:w="2972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33B31B9" wp14:editId="40EF84C3">
                  <wp:extent cx="320722" cy="338876"/>
                  <wp:effectExtent l="0" t="0" r="3175" b="444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49B" w:rsidTr="009E697D">
        <w:tc>
          <w:tcPr>
            <w:tcW w:w="2972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33B31B9" wp14:editId="40EF84C3">
                  <wp:extent cx="320722" cy="338876"/>
                  <wp:effectExtent l="0" t="0" r="3175" b="444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FC149B" w:rsidRDefault="00FD6558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61F6915" wp14:editId="4E0F1781">
                  <wp:extent cx="320722" cy="303842"/>
                  <wp:effectExtent l="0" t="0" r="3175" b="127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149B" w:rsidRPr="00C567AA" w:rsidRDefault="00FC149B" w:rsidP="00107B53">
      <w:pPr>
        <w:rPr>
          <w:rFonts w:asciiTheme="majorHAnsi" w:hAnsiTheme="majorHAnsi" w:cstheme="majorHAnsi"/>
          <w:b/>
          <w:sz w:val="28"/>
        </w:rPr>
      </w:pPr>
    </w:p>
    <w:p w:rsidR="00C567AA" w:rsidRPr="00C567AA" w:rsidRDefault="00C567AA" w:rsidP="00107B53">
      <w:pPr>
        <w:rPr>
          <w:rFonts w:asciiTheme="majorHAnsi" w:hAnsiTheme="majorHAnsi" w:cstheme="majorHAnsi"/>
          <w:b/>
          <w:sz w:val="28"/>
        </w:rPr>
      </w:pPr>
      <w:r w:rsidRPr="00C567AA">
        <w:rPr>
          <w:rFonts w:asciiTheme="majorHAnsi" w:hAnsiTheme="majorHAnsi" w:cstheme="majorHAnsi"/>
          <w:b/>
          <w:sz w:val="28"/>
        </w:rPr>
        <w:t xml:space="preserve">b) </w:t>
      </w:r>
    </w:p>
    <w:p w:rsidR="00C567AA" w:rsidRDefault="00C567AA" w:rsidP="00107B53">
      <w:pPr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0366EE" wp14:editId="6D908509">
                <wp:simplePos x="0" y="0"/>
                <wp:positionH relativeFrom="column">
                  <wp:posOffset>4327703</wp:posOffset>
                </wp:positionH>
                <wp:positionV relativeFrom="paragraph">
                  <wp:posOffset>571249</wp:posOffset>
                </wp:positionV>
                <wp:extent cx="574158" cy="882502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58" cy="8825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567AA" w:rsidRDefault="00C567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92170E" wp14:editId="248B5618">
                                  <wp:extent cx="320722" cy="303842"/>
                                  <wp:effectExtent l="0" t="0" r="3175" b="127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5844" cy="318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7AA" w:rsidRDefault="00C567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366EE" id="Text Box 51" o:spid="_x0000_s1027" type="#_x0000_t202" style="position:absolute;margin-left:340.75pt;margin-top:45pt;width:45.2pt;height:6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" fillcolor="white [3201]" stroked="f" strokeweight=".5pt">
                <v:textbox>
                  <w:txbxContent>
                    <w:p w:rsidR="00C567AA" w:rsidRDefault="00C567AA">
                      <w:r>
                        <w:rPr>
                          <w:noProof/>
                        </w:rPr>
                        <w:drawing>
                          <wp:inline distT="0" distB="0" distL="0" distR="0" wp14:anchorId="6992170E" wp14:editId="248B5618">
                            <wp:extent cx="320722" cy="303842"/>
                            <wp:effectExtent l="0" t="0" r="3175" b="127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5844" cy="318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67AA" w:rsidRDefault="00C567AA"/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</w:rPr>
        <w:t xml:space="preserve">      </w:t>
      </w:r>
      <w:r>
        <w:rPr>
          <w:noProof/>
        </w:rPr>
        <w:drawing>
          <wp:inline distT="0" distB="0" distL="0" distR="0" wp14:anchorId="6339DE4A" wp14:editId="7734105A">
            <wp:extent cx="1485900" cy="4476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C567AA" w:rsidTr="009E697D">
        <w:tc>
          <w:tcPr>
            <w:tcW w:w="2972" w:type="dxa"/>
            <w:shd w:val="clear" w:color="auto" w:fill="FFE599" w:themeFill="accent4" w:themeFillTint="66"/>
          </w:tcPr>
          <w:p w:rsidR="00C567AA" w:rsidRPr="000C1F71" w:rsidRDefault="00C567AA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C567AA" w:rsidRPr="000C1F71" w:rsidRDefault="00C567AA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C5447F" wp14:editId="73E19CB7">
                  <wp:extent cx="320722" cy="338876"/>
                  <wp:effectExtent l="0" t="0" r="3175" b="444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70" cy="34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A2ABBB" wp14:editId="7FA30D01">
                  <wp:extent cx="320722" cy="303842"/>
                  <wp:effectExtent l="0" t="0" r="3175" b="127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67AA" w:rsidRDefault="00C567AA" w:rsidP="00107B53">
      <w:pPr>
        <w:rPr>
          <w:rFonts w:asciiTheme="majorHAnsi" w:hAnsiTheme="majorHAnsi" w:cstheme="majorHAnsi"/>
        </w:rPr>
      </w:pPr>
    </w:p>
    <w:p w:rsidR="00EA4F0E" w:rsidRDefault="00C567AA" w:rsidP="00107B5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</w:t>
      </w: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Default="00C567AA" w:rsidP="00107B53">
      <w:pPr>
        <w:rPr>
          <w:rFonts w:asciiTheme="majorHAnsi" w:hAnsiTheme="majorHAnsi" w:cstheme="majorHAnsi"/>
        </w:rPr>
      </w:pPr>
    </w:p>
    <w:p w:rsidR="00C567AA" w:rsidRPr="00C567AA" w:rsidRDefault="00C567AA" w:rsidP="00107B53">
      <w:pPr>
        <w:rPr>
          <w:rFonts w:asciiTheme="majorHAnsi" w:hAnsiTheme="majorHAnsi" w:cstheme="majorHAnsi"/>
          <w:b/>
          <w:sz w:val="28"/>
        </w:rPr>
      </w:pPr>
      <w:r w:rsidRPr="00C567AA">
        <w:rPr>
          <w:rFonts w:asciiTheme="majorHAnsi" w:hAnsiTheme="majorHAnsi" w:cstheme="majorHAnsi"/>
          <w:b/>
          <w:sz w:val="28"/>
        </w:rPr>
        <w:lastRenderedPageBreak/>
        <w:t>c)</w:t>
      </w:r>
    </w:p>
    <w:p w:rsidR="00C567AA" w:rsidRDefault="00C567AA" w:rsidP="00107B53">
      <w:pPr>
        <w:rPr>
          <w:rFonts w:asciiTheme="majorHAnsi" w:hAnsiTheme="majorHAnsi" w:cs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DF5FDA" wp14:editId="586CDE13">
                <wp:simplePos x="0" y="0"/>
                <wp:positionH relativeFrom="column">
                  <wp:posOffset>4239474</wp:posOffset>
                </wp:positionH>
                <wp:positionV relativeFrom="paragraph">
                  <wp:posOffset>512775</wp:posOffset>
                </wp:positionV>
                <wp:extent cx="574158" cy="882502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58" cy="8825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567AA" w:rsidRDefault="00C567A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9EA5BB" wp14:editId="0048CAA2">
                                  <wp:extent cx="320722" cy="303842"/>
                                  <wp:effectExtent l="0" t="0" r="3175" b="127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5844" cy="318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7AA" w:rsidRDefault="00C567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F5FDA" id="Text Box 84" o:spid="_x0000_s1028" type="#_x0000_t202" style="position:absolute;margin-left:333.8pt;margin-top:40.4pt;width:45.2pt;height:6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" fillcolor="white [3201]" stroked="f" strokeweight=".5pt">
                <v:textbox>
                  <w:txbxContent>
                    <w:p w:rsidR="00C567AA" w:rsidRDefault="00C567AA">
                      <w:r>
                        <w:rPr>
                          <w:noProof/>
                        </w:rPr>
                        <w:drawing>
                          <wp:inline distT="0" distB="0" distL="0" distR="0" wp14:anchorId="2B9EA5BB" wp14:editId="0048CAA2">
                            <wp:extent cx="320722" cy="303842"/>
                            <wp:effectExtent l="0" t="0" r="3175" b="127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5844" cy="318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67AA" w:rsidRDefault="00C567AA"/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</w:rPr>
        <w:t xml:space="preserve">      </w:t>
      </w:r>
      <w:r>
        <w:rPr>
          <w:noProof/>
        </w:rPr>
        <w:drawing>
          <wp:inline distT="0" distB="0" distL="0" distR="0" wp14:anchorId="7BD73636" wp14:editId="2B613EF9">
            <wp:extent cx="1485900" cy="44767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C567AA" w:rsidTr="009E697D">
        <w:tc>
          <w:tcPr>
            <w:tcW w:w="2972" w:type="dxa"/>
            <w:shd w:val="clear" w:color="auto" w:fill="FFE599" w:themeFill="accent4" w:themeFillTint="66"/>
          </w:tcPr>
          <w:p w:rsidR="00C567AA" w:rsidRPr="000C1F71" w:rsidRDefault="00C567AA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C567AA" w:rsidRPr="000C1F71" w:rsidRDefault="00C567AA" w:rsidP="009E697D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7AA" w:rsidTr="009E697D">
        <w:tc>
          <w:tcPr>
            <w:tcW w:w="2972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567AA" w:rsidRDefault="00C567AA" w:rsidP="009E697D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F58892" wp14:editId="1C851026">
                  <wp:extent cx="320722" cy="303842"/>
                  <wp:effectExtent l="0" t="0" r="3175" b="127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44" cy="318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67AA" w:rsidRDefault="00C567AA" w:rsidP="00107B53">
      <w:pPr>
        <w:rPr>
          <w:rFonts w:asciiTheme="majorHAnsi" w:hAnsiTheme="majorHAnsi" w:cstheme="majorHAnsi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Default="00C567AA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C567AA" w:rsidRDefault="00C567AA" w:rsidP="00C567A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</w:pPr>
      <w:r w:rsidRPr="00485204">
        <w:rPr>
          <w:rFonts w:asciiTheme="majorHAnsi" w:hAnsiTheme="majorHAnsi" w:cstheme="majorHAnsi"/>
          <w:sz w:val="28"/>
        </w:rPr>
        <w:t xml:space="preserve">36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÷ 4 = </w:t>
      </w:r>
      <w:r w:rsidRPr="00485204"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  <w:t>9</w:t>
      </w:r>
    </w:p>
    <w:p w:rsidR="00C567AA" w:rsidRPr="00485204" w:rsidRDefault="00C567AA" w:rsidP="00C567AA">
      <w:pPr>
        <w:pStyle w:val="ListParagraph"/>
        <w:ind w:left="765"/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148C05" wp14:editId="114C707D">
                <wp:simplePos x="0" y="0"/>
                <wp:positionH relativeFrom="column">
                  <wp:posOffset>1123950</wp:posOffset>
                </wp:positionH>
                <wp:positionV relativeFrom="paragraph">
                  <wp:posOffset>181610</wp:posOffset>
                </wp:positionV>
                <wp:extent cx="857250" cy="304800"/>
                <wp:effectExtent l="0" t="0" r="19050" b="1905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567AA" w:rsidRPr="00C567AA" w:rsidRDefault="00C567AA" w:rsidP="00C567AA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D67131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  </w:t>
                            </w:r>
                            <w:r w:rsidRPr="00C567AA"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  <w:t xml:space="preserve">9 </w:t>
                            </w:r>
                            <w:r w:rsidRPr="00C567AA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r</w:t>
                            </w:r>
                            <w:r w:rsidRPr="00C567AA">
                              <w:rPr>
                                <w:rFonts w:asciiTheme="majorHAnsi" w:hAnsiTheme="majorHAnsi" w:cstheme="majorHAnsi"/>
                                <w:b/>
                                <w:color w:val="0070C0"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148C05" id="Text Box 86" o:spid="_x0000_s1029" type="#_x0000_t202" style="position:absolute;left:0;text-align:left;margin-left:88.5pt;margin-top:14.3pt;width:67.5pt;height:2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" fillcolor="white [3201]" strokeweight=".5pt">
                <v:textbox>
                  <w:txbxContent>
                    <w:p w:rsidR="00C567AA" w:rsidRPr="00C567AA" w:rsidRDefault="00C567AA" w:rsidP="00C567AA">
                      <w:pP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D67131"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   </w:t>
                      </w:r>
                      <w:r w:rsidRPr="00C567AA"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  <w:t xml:space="preserve">9 </w:t>
                      </w:r>
                      <w:r w:rsidRPr="00C567AA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r</w:t>
                      </w:r>
                      <w:r w:rsidRPr="00C567AA">
                        <w:rPr>
                          <w:rFonts w:asciiTheme="majorHAnsi" w:hAnsiTheme="majorHAnsi" w:cstheme="majorHAnsi"/>
                          <w:b/>
                          <w:color w:val="0070C0"/>
                          <w:sz w:val="2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C567AA" w:rsidRPr="00F334F5" w:rsidRDefault="00C567AA" w:rsidP="00C567A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37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>÷ 4 =</w:t>
      </w:r>
    </w:p>
    <w:p w:rsidR="00C567AA" w:rsidRPr="00F334F5" w:rsidRDefault="00C567AA" w:rsidP="00C567AA">
      <w:pPr>
        <w:pStyle w:val="ListParagraph"/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</w:pPr>
    </w:p>
    <w:p w:rsidR="00C567AA" w:rsidRPr="00F334F5" w:rsidRDefault="00C567AA" w:rsidP="00C567A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38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>÷ 4 =</w:t>
      </w:r>
      <w:r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 </w:t>
      </w:r>
      <w:r w:rsidRPr="00C567AA"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  <w:t>9 r 2</w:t>
      </w:r>
    </w:p>
    <w:p w:rsidR="00C567AA" w:rsidRPr="00F334F5" w:rsidRDefault="00C567AA" w:rsidP="00C567AA">
      <w:pPr>
        <w:pStyle w:val="ListParagraph"/>
        <w:rPr>
          <w:rFonts w:asciiTheme="majorHAnsi" w:hAnsiTheme="majorHAnsi" w:cstheme="majorHAnsi"/>
          <w:sz w:val="28"/>
        </w:rPr>
      </w:pPr>
    </w:p>
    <w:p w:rsidR="00C567AA" w:rsidRPr="00F334F5" w:rsidRDefault="00C567AA" w:rsidP="00C567A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39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>÷ 4 =</w:t>
      </w:r>
      <w:r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 </w:t>
      </w:r>
      <w:r w:rsidRPr="00C567AA"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  <w:t>9 r 3</w:t>
      </w:r>
    </w:p>
    <w:p w:rsidR="00C567AA" w:rsidRPr="00F334F5" w:rsidRDefault="00C567AA" w:rsidP="00C567AA">
      <w:pPr>
        <w:pStyle w:val="ListParagraph"/>
        <w:rPr>
          <w:rFonts w:asciiTheme="majorHAnsi" w:hAnsiTheme="majorHAnsi" w:cstheme="majorHAnsi"/>
          <w:sz w:val="28"/>
        </w:rPr>
      </w:pPr>
    </w:p>
    <w:p w:rsidR="00C567AA" w:rsidRPr="00485204" w:rsidRDefault="00C567AA" w:rsidP="00C567AA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40 </w:t>
      </w:r>
      <w:r w:rsidRPr="00485204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>÷ 4 =</w:t>
      </w:r>
      <w:r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</w:rPr>
        <w:t xml:space="preserve"> </w:t>
      </w:r>
      <w:r w:rsidRPr="00C567AA">
        <w:rPr>
          <w:rFonts w:asciiTheme="majorHAnsi" w:hAnsiTheme="majorHAnsi" w:cstheme="majorHAnsi"/>
          <w:b/>
          <w:color w:val="0070C0"/>
          <w:sz w:val="28"/>
          <w:szCs w:val="28"/>
          <w:shd w:val="clear" w:color="auto" w:fill="FFFFFF"/>
        </w:rPr>
        <w:t>10</w:t>
      </w:r>
    </w:p>
    <w:p w:rsidR="00C567AA" w:rsidRDefault="00C567AA" w:rsidP="00107B53">
      <w:pPr>
        <w:rPr>
          <w:rFonts w:asciiTheme="majorHAnsi" w:hAnsiTheme="majorHAnsi" w:cstheme="majorHAnsi"/>
          <w:sz w:val="28"/>
          <w:szCs w:val="28"/>
        </w:rPr>
      </w:pP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4.</w:t>
      </w: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3ECB2E08" wp14:editId="573778F4">
            <wp:extent cx="4524375" cy="1819275"/>
            <wp:effectExtent l="0" t="0" r="9525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C50E43" w:rsidRDefault="00C50E4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50F6EF7" wp14:editId="3C209A66">
            <wp:extent cx="3891517" cy="2583162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2630" cy="259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E43" w:rsidRPr="00107B53" w:rsidRDefault="00C50E43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61EE05A" wp14:editId="22EF9BA8">
            <wp:extent cx="4029075" cy="1151164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35035" cy="1152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0E43" w:rsidRPr="00107B53" w:rsidSect="00CB3E43">
      <w:headerReference w:type="default" r:id="rId18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FC149B">
      <w:rPr>
        <w:rFonts w:asciiTheme="majorHAnsi" w:hAnsiTheme="majorHAnsi" w:cstheme="majorHAnsi"/>
      </w:rPr>
      <w:t>b</w:t>
    </w:r>
    <w:r w:rsidR="00E97B31" w:rsidRPr="00DC3B14">
      <w:rPr>
        <w:rFonts w:asciiTheme="majorHAnsi" w:hAnsiTheme="majorHAnsi" w:cstheme="majorHAnsi"/>
      </w:rPr>
      <w:t xml:space="preserve">          </w:t>
    </w:r>
    <w:r w:rsidR="00E64311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E64311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438F6"/>
    <w:multiLevelType w:val="hybridMultilevel"/>
    <w:tmpl w:val="DFF095AC"/>
    <w:lvl w:ilvl="0" w:tplc="86B8D75C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56351"/>
    <w:rsid w:val="00365425"/>
    <w:rsid w:val="00371C9A"/>
    <w:rsid w:val="00383B0E"/>
    <w:rsid w:val="003B18B7"/>
    <w:rsid w:val="003B6659"/>
    <w:rsid w:val="003B73BD"/>
    <w:rsid w:val="003E4BAB"/>
    <w:rsid w:val="00422E5B"/>
    <w:rsid w:val="00427BF0"/>
    <w:rsid w:val="00431FC3"/>
    <w:rsid w:val="00451BFD"/>
    <w:rsid w:val="00462FF0"/>
    <w:rsid w:val="00482841"/>
    <w:rsid w:val="00485708"/>
    <w:rsid w:val="00493311"/>
    <w:rsid w:val="004B1058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D363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218C1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0E43"/>
    <w:rsid w:val="00C53E96"/>
    <w:rsid w:val="00C567AA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56C04"/>
    <w:rsid w:val="00D6044E"/>
    <w:rsid w:val="00D63EEC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6649F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C149B"/>
    <w:rsid w:val="00FD60DE"/>
    <w:rsid w:val="00FD6558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97A59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16</TotalTime>
  <Pages>2</Pages>
  <Words>50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2021-02-02T13:22:00Z</dcterms:created>
  <dcterms:modified xsi:type="dcterms:W3CDTF">2021-02-02T13:50:00Z</dcterms:modified>
</cp:coreProperties>
</file>